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71859A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43F">
        <w:fldChar w:fldCharType="begin"/>
      </w:r>
      <w:r w:rsidR="001D043F">
        <w:instrText xml:space="preserve"> DOCPROPERTY  TSG/WGRef  \* MERGEFORMAT </w:instrText>
      </w:r>
      <w:r w:rsidR="001D043F">
        <w:fldChar w:fldCharType="separate"/>
      </w:r>
      <w:r w:rsidR="003609EF">
        <w:rPr>
          <w:b/>
          <w:noProof/>
          <w:sz w:val="24"/>
        </w:rPr>
        <w:t>SA4</w:t>
      </w:r>
      <w:r w:rsidR="001D04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43F">
        <w:fldChar w:fldCharType="begin"/>
      </w:r>
      <w:r w:rsidR="001D043F">
        <w:instrText xml:space="preserve"> DOCPROPERTY  MtgSeq  \* MERGEFORMAT </w:instrText>
      </w:r>
      <w:r w:rsidR="001D043F">
        <w:fldChar w:fldCharType="separate"/>
      </w:r>
      <w:r w:rsidR="00EB09B7" w:rsidRPr="00EB09B7">
        <w:rPr>
          <w:b/>
          <w:noProof/>
          <w:sz w:val="24"/>
        </w:rPr>
        <w:t>105</w:t>
      </w:r>
      <w:r w:rsidR="001D043F">
        <w:rPr>
          <w:b/>
          <w:noProof/>
          <w:sz w:val="24"/>
        </w:rPr>
        <w:fldChar w:fldCharType="end"/>
      </w:r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bookmarkStart w:id="0" w:name="OLE_LINK29"/>
      <w:bookmarkStart w:id="1" w:name="OLE_LINK30"/>
      <w:r w:rsidR="002E4750">
        <w:fldChar w:fldCharType="begin"/>
      </w:r>
      <w:r w:rsidR="002E4750">
        <w:instrText xml:space="preserve"> DOCPROPERTY  Tdoc#  \* MERGEFORMAT </w:instrText>
      </w:r>
      <w:r w:rsidR="002E4750">
        <w:fldChar w:fldCharType="separate"/>
      </w:r>
      <w:r w:rsidR="00E13F3D" w:rsidRPr="00E13F3D">
        <w:rPr>
          <w:b/>
          <w:i/>
          <w:noProof/>
          <w:sz w:val="28"/>
        </w:rPr>
        <w:t>S4-19</w:t>
      </w:r>
      <w:r w:rsidR="00DD7BDE">
        <w:rPr>
          <w:b/>
          <w:i/>
          <w:noProof/>
          <w:sz w:val="28"/>
        </w:rPr>
        <w:t>1</w:t>
      </w:r>
      <w:r w:rsidR="00D60B93">
        <w:rPr>
          <w:b/>
          <w:i/>
          <w:noProof/>
          <w:sz w:val="28"/>
        </w:rPr>
        <w:t>0</w:t>
      </w:r>
      <w:r w:rsidR="002E4750">
        <w:rPr>
          <w:b/>
          <w:i/>
          <w:noProof/>
          <w:sz w:val="28"/>
        </w:rPr>
        <w:fldChar w:fldCharType="end"/>
      </w:r>
      <w:bookmarkEnd w:id="0"/>
      <w:bookmarkEnd w:id="1"/>
      <w:r w:rsidR="00DD7BDE">
        <w:rPr>
          <w:b/>
          <w:i/>
          <w:noProof/>
          <w:sz w:val="28"/>
        </w:rPr>
        <w:t>23</w:t>
      </w:r>
    </w:p>
    <w:p w14:paraId="7E41C18D" w14:textId="4BAB2E11" w:rsidR="001E41F3" w:rsidRDefault="001D04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2019</w:t>
      </w:r>
      <w:r>
        <w:rPr>
          <w:b/>
          <w:noProof/>
          <w:sz w:val="24"/>
        </w:rPr>
        <w:fldChar w:fldCharType="end"/>
      </w:r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</w:r>
      <w:r w:rsidR="00DD7BDE">
        <w:rPr>
          <w:b/>
          <w:noProof/>
          <w:sz w:val="24"/>
        </w:rPr>
        <w:tab/>
        <w:t xml:space="preserve">Revision of </w:t>
      </w:r>
      <w:fldSimple w:instr=" DOCPROPERTY  Tdoc#  \* MERGEFORMAT ">
        <w:r w:rsidR="00DD7BDE" w:rsidRPr="00E13F3D">
          <w:rPr>
            <w:b/>
            <w:i/>
            <w:noProof/>
            <w:sz w:val="28"/>
          </w:rPr>
          <w:t>S4-1908</w:t>
        </w:r>
        <w:r w:rsidR="00DD7BDE">
          <w:rPr>
            <w:b/>
            <w:i/>
            <w:noProof/>
            <w:sz w:val="28"/>
          </w:rPr>
          <w:t>70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1D0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1DCD3672" w:rsidR="001E41F3" w:rsidRPr="00410371" w:rsidRDefault="001D04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D60B9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70DE37ED" w:rsidR="001E41F3" w:rsidRPr="00410371" w:rsidRDefault="00CE1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45F9743B" w:rsidR="001E41F3" w:rsidRPr="00410371" w:rsidRDefault="001D0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60B93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60B93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20"/>
        <w:bookmarkStart w:id="4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6064B39B" w:rsidR="001E41F3" w:rsidRDefault="008600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5218">
              <w:t>U</w:t>
            </w:r>
            <w:bookmarkStart w:id="5" w:name="_GoBack"/>
            <w:bookmarkEnd w:id="5"/>
            <w:r w:rsidR="002640DD">
              <w:t>pdating reference to RFC 8627 (Rel-1</w:t>
            </w:r>
            <w:r w:rsidR="00756012">
              <w:t>4</w:t>
            </w:r>
            <w:r w:rsidR="002640DD">
              <w:t>)</w:t>
            </w:r>
            <w:r>
              <w:fldChar w:fldCharType="end"/>
            </w:r>
            <w:bookmarkEnd w:id="3"/>
            <w:bookmarkEnd w:id="4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VTRI_EXT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1E41F3" w:rsidRDefault="00D60B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3A10205" w:rsidR="001E41F3" w:rsidRDefault="001D04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60B9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4"/>
            <w:bookmarkStart w:id="8" w:name="OLE_LINK5"/>
            <w:r>
              <w:rPr>
                <w:noProof/>
              </w:rPr>
              <w:t>The Flex FEC I</w:t>
            </w:r>
            <w:r w:rsidR="00D60B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D60B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7"/>
            <w:bookmarkEnd w:id="8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D60B93">
              <w:rPr>
                <w:noProof/>
              </w:rPr>
              <w:t>nternet Draft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4A5A160B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F7786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7651BED3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16:38:00Z">
        <w:r w:rsidR="00CE66FA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002BFF6B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2CC64B87" w14:textId="77777777" w:rsidR="00EE3F3F" w:rsidRDefault="00EE3F3F" w:rsidP="00EE3F3F"/>
    <w:p w14:paraId="4E4C4771" w14:textId="77777777" w:rsidR="00EE3F3F" w:rsidRDefault="00EE3F3F" w:rsidP="00EE3F3F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5F5DAC3D" w14:textId="77777777" w:rsidR="00EE3F3F" w:rsidRDefault="00EE3F3F" w:rsidP="00EE3F3F">
      <w:pPr>
        <w:pStyle w:val="Heading3"/>
      </w:pPr>
      <w:bookmarkStart w:id="15" w:name="_Toc10627104"/>
      <w:r>
        <w:t>7.4.7</w:t>
      </w:r>
      <w:r>
        <w:tab/>
        <w:t>Forward Error Correction (FEC)</w:t>
      </w:r>
      <w:bookmarkEnd w:id="15"/>
    </w:p>
    <w:p w14:paraId="27A59979" w14:textId="3912A83A" w:rsidR="00EE3F3F" w:rsidRDefault="00EE3F3F" w:rsidP="00EE3F3F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6" w:author="Nikolai Leung" w:date="2019-08-12T16:38:00Z">
        <w:r w:rsidDel="00CE66FA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16FD6D5C" w14:textId="77777777" w:rsidR="00EE3F3F" w:rsidRPr="00566737" w:rsidRDefault="00EE3F3F" w:rsidP="00EE3F3F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135910F5" w14:textId="77777777" w:rsidR="00EE3F3F" w:rsidRDefault="00EE3F3F" w:rsidP="00EE3F3F"/>
    <w:p w14:paraId="5AEC32C3" w14:textId="77777777" w:rsidR="00EE3F3F" w:rsidRPr="001C27FA" w:rsidRDefault="00EE3F3F" w:rsidP="00EE3F3F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34F8183A" w14:textId="77777777" w:rsidR="00EE3F3F" w:rsidRPr="00EE3F3F" w:rsidRDefault="00EE3F3F" w:rsidP="00EE3F3F"/>
    <w:sectPr w:rsidR="00EE3F3F" w:rsidRPr="00EE3F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5D83" w14:textId="77777777" w:rsidR="001D043F" w:rsidRDefault="001D043F">
      <w:r>
        <w:separator/>
      </w:r>
    </w:p>
  </w:endnote>
  <w:endnote w:type="continuationSeparator" w:id="0">
    <w:p w14:paraId="5E49D91D" w14:textId="77777777" w:rsidR="001D043F" w:rsidRDefault="001D0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8111F" w14:textId="77777777" w:rsidR="001D043F" w:rsidRDefault="001D043F">
      <w:r>
        <w:separator/>
      </w:r>
    </w:p>
  </w:footnote>
  <w:footnote w:type="continuationSeparator" w:id="0">
    <w:p w14:paraId="2D79787E" w14:textId="77777777" w:rsidR="001D043F" w:rsidRDefault="001D0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43F"/>
    <w:rsid w:val="001E41F3"/>
    <w:rsid w:val="001F7786"/>
    <w:rsid w:val="0026004D"/>
    <w:rsid w:val="002640DD"/>
    <w:rsid w:val="00275D12"/>
    <w:rsid w:val="00284FEB"/>
    <w:rsid w:val="002860C4"/>
    <w:rsid w:val="002B5741"/>
    <w:rsid w:val="002E4750"/>
    <w:rsid w:val="00304082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6012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C07117"/>
    <w:rsid w:val="00C66BA2"/>
    <w:rsid w:val="00C95985"/>
    <w:rsid w:val="00CC5026"/>
    <w:rsid w:val="00CC68D0"/>
    <w:rsid w:val="00CE1333"/>
    <w:rsid w:val="00CE5DFE"/>
    <w:rsid w:val="00CE66FA"/>
    <w:rsid w:val="00D03F9A"/>
    <w:rsid w:val="00D06D51"/>
    <w:rsid w:val="00D24991"/>
    <w:rsid w:val="00D50255"/>
    <w:rsid w:val="00D60B93"/>
    <w:rsid w:val="00D66520"/>
    <w:rsid w:val="00DD7BDE"/>
    <w:rsid w:val="00DE34CF"/>
    <w:rsid w:val="00E13F3D"/>
    <w:rsid w:val="00E34898"/>
    <w:rsid w:val="00E67A24"/>
    <w:rsid w:val="00EB09B7"/>
    <w:rsid w:val="00EE3F3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3F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E3F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0E4D-C779-6E42-A472-92C5D2CB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10</cp:revision>
  <cp:lastPrinted>1900-01-01T08:00:00Z</cp:lastPrinted>
  <dcterms:created xsi:type="dcterms:W3CDTF">2019-08-12T23:27:00Z</dcterms:created>
  <dcterms:modified xsi:type="dcterms:W3CDTF">2019-08-14T14:12:00Z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